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07156" w14:textId="77777777" w:rsidR="00233789" w:rsidRDefault="00233789" w:rsidP="00233789">
      <w:pPr>
        <w:pStyle w:val="NoSpacing"/>
        <w:tabs>
          <w:tab w:val="left" w:pos="1440"/>
        </w:tabs>
        <w:jc w:val="both"/>
      </w:pPr>
      <w:r>
        <w:rPr>
          <w:u w:val="single"/>
        </w:rPr>
        <w:t>Roger KYNGSTON, B.A.</w:t>
      </w:r>
      <w:r>
        <w:t xml:space="preserve">       (fl.1485)</w:t>
      </w:r>
    </w:p>
    <w:p w14:paraId="6B289EC5" w14:textId="77777777" w:rsidR="00233789" w:rsidRDefault="00233789" w:rsidP="00233789">
      <w:pPr>
        <w:pStyle w:val="NoSpacing"/>
        <w:tabs>
          <w:tab w:val="left" w:pos="1440"/>
        </w:tabs>
        <w:jc w:val="both"/>
      </w:pPr>
      <w:r>
        <w:t>Priest.</w:t>
      </w:r>
    </w:p>
    <w:p w14:paraId="105FE40E" w14:textId="77777777" w:rsidR="00233789" w:rsidRDefault="00233789" w:rsidP="00233789">
      <w:pPr>
        <w:pStyle w:val="NoSpacing"/>
        <w:tabs>
          <w:tab w:val="left" w:pos="1440"/>
        </w:tabs>
        <w:jc w:val="both"/>
      </w:pPr>
    </w:p>
    <w:p w14:paraId="49BCA38F" w14:textId="77777777" w:rsidR="00233789" w:rsidRDefault="00233789" w:rsidP="00233789">
      <w:pPr>
        <w:pStyle w:val="NoSpacing"/>
        <w:tabs>
          <w:tab w:val="left" w:pos="1440"/>
        </w:tabs>
        <w:jc w:val="both"/>
      </w:pPr>
    </w:p>
    <w:p w14:paraId="64DB80CF" w14:textId="77777777" w:rsidR="00233789" w:rsidRDefault="00233789" w:rsidP="00233789">
      <w:pPr>
        <w:pStyle w:val="NoSpacing"/>
        <w:tabs>
          <w:tab w:val="left" w:pos="1440"/>
        </w:tabs>
        <w:jc w:val="both"/>
      </w:pPr>
      <w:r>
        <w:t>20 Dec.1485</w:t>
      </w:r>
      <w:r>
        <w:tab/>
        <w:t xml:space="preserve">He was instituted to the vicarage of </w:t>
      </w:r>
      <w:proofErr w:type="spellStart"/>
      <w:r>
        <w:t>Bonay</w:t>
      </w:r>
      <w:proofErr w:type="spellEnd"/>
      <w:r>
        <w:t>, Nottinghamshire, in the person</w:t>
      </w:r>
    </w:p>
    <w:p w14:paraId="53E97990" w14:textId="77777777" w:rsidR="00233789" w:rsidRDefault="00233789" w:rsidP="00233789">
      <w:pPr>
        <w:pStyle w:val="NoSpacing"/>
        <w:tabs>
          <w:tab w:val="left" w:pos="1440"/>
        </w:tabs>
        <w:jc w:val="both"/>
      </w:pPr>
      <w:r>
        <w:tab/>
        <w:t>of George Evers, notary, his proctor(q.v.).</w:t>
      </w:r>
    </w:p>
    <w:p w14:paraId="3EE96686" w14:textId="77777777" w:rsidR="00233789" w:rsidRDefault="00233789" w:rsidP="00233789">
      <w:pPr>
        <w:pStyle w:val="NoSpacing"/>
        <w:ind w:left="720" w:firstLine="720"/>
      </w:pPr>
      <w:r>
        <w:t>(“The Register of Thomas Rotherham, Archbishop of York 1480-1500</w:t>
      </w:r>
    </w:p>
    <w:p w14:paraId="1B0EFB06" w14:textId="77777777" w:rsidR="00233789" w:rsidRDefault="00233789" w:rsidP="00233789">
      <w:pPr>
        <w:pStyle w:val="NoSpacing"/>
        <w:tabs>
          <w:tab w:val="left" w:pos="1440"/>
        </w:tabs>
        <w:jc w:val="both"/>
      </w:pPr>
      <w:r>
        <w:tab/>
        <w:t xml:space="preserve">vol.1” ed. Eric </w:t>
      </w:r>
      <w:proofErr w:type="spellStart"/>
      <w:r>
        <w:t>E.Barker</w:t>
      </w:r>
      <w:proofErr w:type="spellEnd"/>
      <w:r>
        <w:t xml:space="preserve">, pub. The Canterbury and York Society, 1974, </w:t>
      </w:r>
    </w:p>
    <w:p w14:paraId="28C0CE94" w14:textId="77777777" w:rsidR="00233789" w:rsidRDefault="00233789" w:rsidP="00233789">
      <w:pPr>
        <w:pStyle w:val="NoSpacing"/>
        <w:tabs>
          <w:tab w:val="left" w:pos="1440"/>
        </w:tabs>
        <w:jc w:val="both"/>
      </w:pPr>
      <w:r>
        <w:tab/>
        <w:t>p.51)</w:t>
      </w:r>
    </w:p>
    <w:p w14:paraId="07C1BC7D" w14:textId="77777777" w:rsidR="00233789" w:rsidRDefault="00233789" w:rsidP="00233789">
      <w:pPr>
        <w:pStyle w:val="NoSpacing"/>
        <w:tabs>
          <w:tab w:val="left" w:pos="1440"/>
        </w:tabs>
        <w:jc w:val="both"/>
      </w:pPr>
    </w:p>
    <w:p w14:paraId="2E68CE25" w14:textId="77777777" w:rsidR="00233789" w:rsidRDefault="00233789" w:rsidP="00233789">
      <w:pPr>
        <w:pStyle w:val="NoSpacing"/>
        <w:tabs>
          <w:tab w:val="left" w:pos="1440"/>
        </w:tabs>
        <w:jc w:val="both"/>
      </w:pPr>
    </w:p>
    <w:p w14:paraId="05B926E7" w14:textId="77777777" w:rsidR="00233789" w:rsidRDefault="00233789" w:rsidP="00233789">
      <w:pPr>
        <w:pStyle w:val="NoSpacing"/>
        <w:tabs>
          <w:tab w:val="left" w:pos="1440"/>
        </w:tabs>
        <w:jc w:val="both"/>
      </w:pPr>
      <w:r>
        <w:t>13 December 2019</w:t>
      </w:r>
    </w:p>
    <w:p w14:paraId="4D4174F1" w14:textId="77777777" w:rsidR="006B2F86" w:rsidRPr="00E71FC3" w:rsidRDefault="0023378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828D70" w14:textId="77777777" w:rsidR="00233789" w:rsidRDefault="00233789" w:rsidP="00E71FC3">
      <w:pPr>
        <w:spacing w:after="0" w:line="240" w:lineRule="auto"/>
      </w:pPr>
      <w:r>
        <w:separator/>
      </w:r>
    </w:p>
  </w:endnote>
  <w:endnote w:type="continuationSeparator" w:id="0">
    <w:p w14:paraId="27ED87E4" w14:textId="77777777" w:rsidR="00233789" w:rsidRDefault="0023378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B75C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301039" w14:textId="77777777" w:rsidR="00233789" w:rsidRDefault="00233789" w:rsidP="00E71FC3">
      <w:pPr>
        <w:spacing w:after="0" w:line="240" w:lineRule="auto"/>
      </w:pPr>
      <w:r>
        <w:separator/>
      </w:r>
    </w:p>
  </w:footnote>
  <w:footnote w:type="continuationSeparator" w:id="0">
    <w:p w14:paraId="6F7340AE" w14:textId="77777777" w:rsidR="00233789" w:rsidRDefault="0023378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789"/>
    <w:rsid w:val="001A7C09"/>
    <w:rsid w:val="0023378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07FCC5"/>
  <w15:chartTrackingRefBased/>
  <w15:docId w15:val="{31A78CAA-2DB2-4837-A88E-1D2FAE545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2020-01-04T20:58:00Z</dcterms:created>
  <dcterms:modified xsi:type="dcterms:W3CDTF">2020-01-04T20:58:00Z</dcterms:modified>
</cp:coreProperties>
</file>